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C026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FC026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FC02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FC02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FC02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FC02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FC026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FC0264">
        <w:rPr>
          <w:b w:val="0"/>
        </w:rPr>
        <w:t xml:space="preserve"> 9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4"/>
        <w:gridCol w:w="1780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FC0264" w:rsidP="00232C8F">
            <w:r>
              <w:t>Библиотекарь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FC0264" w:rsidP="00232C8F">
            <w:r>
              <w:t>20316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FC0264" w:rsidRPr="00FC0264">
        <w:rPr>
          <w:rStyle w:val="aa"/>
        </w:rPr>
        <w:t xml:space="preserve"> Служащие,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FC0264" w:rsidRPr="00FC0264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FC0264" w:rsidRPr="00FC0264">
        <w:rPr>
          <w:u w:val="single"/>
        </w:rPr>
        <w:t xml:space="preserve">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FC0264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FC0264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FC0264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FC0264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FC0264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FC0264" w:rsidP="0098630F">
            <w:pPr>
              <w:jc w:val="center"/>
            </w:pPr>
            <w:r>
              <w:t>186-388-641 30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FC0264" w:rsidRPr="00FC0264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FC0264" w:rsidRPr="00FC0264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F4E0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AF4E0E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AF4E0E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AF4E0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AF4E0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AF4E0E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E37F2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AF4E0E" w:rsidRPr="00AF4E0E">
        <w:rPr>
          <w:i/>
          <w:u w:val="single"/>
        </w:rPr>
        <w:t>1. Рекомендации по улучшению условий труда: не требуются</w:t>
      </w:r>
      <w:r w:rsidR="00AF4E0E" w:rsidRPr="00AF4E0E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0853C4" w:rsidRPr="000853C4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C0264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C0264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FC026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C02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C0264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C0264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C02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FC0264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(дата)</w:t>
            </w: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(дата)</w:t>
            </w: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0264" w:rsidRPr="00FC0264" w:rsidRDefault="00FC0264" w:rsidP="004E51DC">
            <w:pPr>
              <w:pStyle w:val="a8"/>
            </w:pPr>
          </w:p>
        </w:tc>
      </w:tr>
      <w:tr w:rsidR="00FC0264" w:rsidRPr="00FC0264" w:rsidTr="00FC026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C0264" w:rsidRPr="00FC0264" w:rsidRDefault="00FC0264" w:rsidP="004E51DC">
            <w:pPr>
              <w:pStyle w:val="a8"/>
              <w:rPr>
                <w:vertAlign w:val="superscript"/>
              </w:rPr>
            </w:pPr>
            <w:r w:rsidRPr="00FC0264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4E0E" w:rsidTr="00AF4E0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4E0E" w:rsidRDefault="00AF4E0E" w:rsidP="003C5C39">
            <w:pPr>
              <w:pStyle w:val="a8"/>
            </w:pPr>
            <w:r w:rsidRPr="00AF4E0E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4E0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4E0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4E0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4E0E" w:rsidRDefault="00AF4E0E" w:rsidP="003C5C39">
            <w:pPr>
              <w:pStyle w:val="a8"/>
            </w:pPr>
            <w:r w:rsidRPr="00AF4E0E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4E0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4E0E" w:rsidRDefault="000853C4" w:rsidP="003C5C39">
            <w:pPr>
              <w:pStyle w:val="a8"/>
            </w:pPr>
            <w:r>
              <w:t>26.11.2020</w:t>
            </w:r>
          </w:p>
        </w:tc>
      </w:tr>
      <w:tr w:rsidR="00EF07A3" w:rsidRPr="00AF4E0E" w:rsidTr="00AF4E0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AF4E0E" w:rsidRDefault="00AF4E0E" w:rsidP="003C5C39">
            <w:pPr>
              <w:pStyle w:val="a8"/>
              <w:rPr>
                <w:b/>
                <w:vertAlign w:val="superscript"/>
              </w:rPr>
            </w:pPr>
            <w:r w:rsidRPr="00AF4E0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AF4E0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AF4E0E" w:rsidRDefault="00AF4E0E" w:rsidP="00EF07A3">
            <w:pPr>
              <w:pStyle w:val="a8"/>
              <w:rPr>
                <w:b/>
                <w:vertAlign w:val="superscript"/>
              </w:rPr>
            </w:pPr>
            <w:r w:rsidRPr="00AF4E0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AF4E0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AF4E0E" w:rsidRDefault="00AF4E0E" w:rsidP="00EF07A3">
            <w:pPr>
              <w:pStyle w:val="a8"/>
              <w:rPr>
                <w:b/>
                <w:vertAlign w:val="superscript"/>
              </w:rPr>
            </w:pPr>
            <w:r w:rsidRPr="00AF4E0E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AF4E0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AF4E0E" w:rsidRDefault="00AF4E0E" w:rsidP="00EF07A3">
            <w:pPr>
              <w:pStyle w:val="a8"/>
              <w:rPr>
                <w:vertAlign w:val="superscript"/>
              </w:rPr>
            </w:pPr>
            <w:r w:rsidRPr="00AF4E0E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FC026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FC0264" w:rsidP="004E51DC">
            <w:pPr>
              <w:pStyle w:val="a8"/>
            </w:pPr>
            <w:r>
              <w:t>Липка Надежда Викторовна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FC026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FC026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9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853C4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853C4" w:rsidRPr="000853C4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Служащие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031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КУЛЬТУРЫ, ИСКУССТВА И КИНЕМАТОГРАФИИ, утверждены приказом Министерства здравоохранения и социального развития Российской Федерации от 30 марта 2011 г. N 251н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9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9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3A2A9A71DE514198B834CD119C69910C"/>
    <w:docVar w:name="rm_id" w:val="9"/>
    <w:docVar w:name="rm_name" w:val="                                          "/>
    <w:docVar w:name="rm_number" w:val=" 9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853C4"/>
    <w:rsid w:val="000860ED"/>
    <w:rsid w:val="000905BE"/>
    <w:rsid w:val="000D1F5B"/>
    <w:rsid w:val="00105906"/>
    <w:rsid w:val="00110025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24CA2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51692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B07C7"/>
    <w:rsid w:val="00AD14A4"/>
    <w:rsid w:val="00AD7C32"/>
    <w:rsid w:val="00AF4E0E"/>
    <w:rsid w:val="00AF796F"/>
    <w:rsid w:val="00B04F25"/>
    <w:rsid w:val="00BA5029"/>
    <w:rsid w:val="00BB012F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37F2C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C0264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2020-11-20T07:54:00Z</dcterms:created>
  <dcterms:modified xsi:type="dcterms:W3CDTF">2020-11-27T04:51:00Z</dcterms:modified>
</cp:coreProperties>
</file>